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9D501D" w14:textId="77777777" w:rsidR="007D2AC9" w:rsidRDefault="007D2AC9" w:rsidP="007D2AC9">
      <w:pPr>
        <w:pStyle w:val="NoSpacing"/>
      </w:pPr>
      <w:r>
        <w:rPr>
          <w:u w:val="single"/>
        </w:rPr>
        <w:t>sir John NATUR</w:t>
      </w:r>
      <w:r>
        <w:t xml:space="preserve">  </w:t>
      </w:r>
      <w:proofErr w:type="gramStart"/>
      <w:r>
        <w:t xml:space="preserve">   (</w:t>
      </w:r>
      <w:proofErr w:type="gramEnd"/>
      <w:r>
        <w:t>fl.1486-99)</w:t>
      </w:r>
    </w:p>
    <w:p w14:paraId="64173389" w14:textId="77777777" w:rsidR="007D2AC9" w:rsidRDefault="007D2AC9" w:rsidP="007D2AC9">
      <w:pPr>
        <w:pStyle w:val="NoSpacing"/>
      </w:pPr>
      <w:r>
        <w:t xml:space="preserve">Rector of </w:t>
      </w:r>
      <w:proofErr w:type="spellStart"/>
      <w:r>
        <w:t>Barmston</w:t>
      </w:r>
      <w:proofErr w:type="spellEnd"/>
      <w:r>
        <w:t xml:space="preserve">, East Riding of Yorkshire. </w:t>
      </w:r>
    </w:p>
    <w:p w14:paraId="69210827" w14:textId="77777777" w:rsidR="007D2AC9" w:rsidRDefault="007D2AC9" w:rsidP="007D2AC9">
      <w:pPr>
        <w:pStyle w:val="NoSpacing"/>
      </w:pPr>
    </w:p>
    <w:p w14:paraId="3342A3E6" w14:textId="77777777" w:rsidR="007D2AC9" w:rsidRDefault="007D2AC9" w:rsidP="007D2AC9">
      <w:pPr>
        <w:pStyle w:val="NoSpacing"/>
      </w:pPr>
    </w:p>
    <w:p w14:paraId="1E967F54" w14:textId="77777777" w:rsidR="007D2AC9" w:rsidRDefault="007D2AC9" w:rsidP="007D2AC9">
      <w:pPr>
        <w:pStyle w:val="NoSpacing"/>
      </w:pPr>
      <w:r>
        <w:t xml:space="preserve">       1486-99</w:t>
      </w:r>
      <w:r>
        <w:tab/>
        <w:t>He was Rector.</w:t>
      </w:r>
    </w:p>
    <w:p w14:paraId="0E9F8C04" w14:textId="77777777" w:rsidR="007D2AC9" w:rsidRDefault="007D2AC9" w:rsidP="007D2AC9">
      <w:pPr>
        <w:pStyle w:val="NoSpacing"/>
      </w:pPr>
      <w:r>
        <w:tab/>
      </w:r>
      <w:r>
        <w:tab/>
        <w:t>(from the board in the church)</w:t>
      </w:r>
    </w:p>
    <w:p w14:paraId="19CB2868" w14:textId="77777777" w:rsidR="007D2AC9" w:rsidRDefault="007D2AC9" w:rsidP="007D2AC9">
      <w:pPr>
        <w:pStyle w:val="NoSpacing"/>
      </w:pPr>
    </w:p>
    <w:p w14:paraId="21D9E50A" w14:textId="77777777" w:rsidR="007D2AC9" w:rsidRDefault="007D2AC9" w:rsidP="007D2AC9">
      <w:pPr>
        <w:pStyle w:val="NoSpacing"/>
      </w:pPr>
    </w:p>
    <w:p w14:paraId="3F348082" w14:textId="77777777" w:rsidR="007D2AC9" w:rsidRDefault="007D2AC9" w:rsidP="007D2AC9">
      <w:pPr>
        <w:pStyle w:val="NoSpacing"/>
      </w:pPr>
      <w:r>
        <w:t>31 March 2019</w:t>
      </w:r>
    </w:p>
    <w:p w14:paraId="137CC395" w14:textId="77777777" w:rsidR="006B2F86" w:rsidRPr="00E71FC3" w:rsidRDefault="007D2AC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DA816A" w14:textId="77777777" w:rsidR="007D2AC9" w:rsidRDefault="007D2AC9" w:rsidP="00E71FC3">
      <w:pPr>
        <w:spacing w:after="0" w:line="240" w:lineRule="auto"/>
      </w:pPr>
      <w:r>
        <w:separator/>
      </w:r>
    </w:p>
  </w:endnote>
  <w:endnote w:type="continuationSeparator" w:id="0">
    <w:p w14:paraId="7CA7946D" w14:textId="77777777" w:rsidR="007D2AC9" w:rsidRDefault="007D2AC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03F95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67EDAB" w14:textId="77777777" w:rsidR="007D2AC9" w:rsidRDefault="007D2AC9" w:rsidP="00E71FC3">
      <w:pPr>
        <w:spacing w:after="0" w:line="240" w:lineRule="auto"/>
      </w:pPr>
      <w:r>
        <w:separator/>
      </w:r>
    </w:p>
  </w:footnote>
  <w:footnote w:type="continuationSeparator" w:id="0">
    <w:p w14:paraId="5CA8E798" w14:textId="77777777" w:rsidR="007D2AC9" w:rsidRDefault="007D2AC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2AC9"/>
    <w:rsid w:val="001A7C09"/>
    <w:rsid w:val="00577BD5"/>
    <w:rsid w:val="00656CBA"/>
    <w:rsid w:val="006A1F77"/>
    <w:rsid w:val="00733BE7"/>
    <w:rsid w:val="007D2AC9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6A700E"/>
  <w15:chartTrackingRefBased/>
  <w15:docId w15:val="{4F607A28-BC73-4ECF-B644-93338BBF7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2019-04-17T20:55:00Z</dcterms:created>
  <dcterms:modified xsi:type="dcterms:W3CDTF">2019-04-17T20:55:00Z</dcterms:modified>
</cp:coreProperties>
</file>